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37D9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37D9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37D9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37D9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17687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07143/031-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4437D9">
          <w:t>22.09.2016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4437D9" w:rsidRPr="004437D9">
          <w:rPr>
            <w:bCs/>
          </w:rPr>
          <w:t>17</w:t>
        </w:r>
        <w:r w:rsidR="004437D9">
          <w:t>.10.2016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176872" w:rsidRPr="0017687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176872" w:rsidRPr="00176872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176872" w:rsidRPr="00176872">
          <w:rPr>
            <w:rStyle w:val="aa"/>
          </w:rPr>
          <w:t xml:space="preserve"> Поликлиника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176872" w:rsidRPr="00176872">
          <w:rPr>
            <w:u w:val="single"/>
          </w:rPr>
          <w:t xml:space="preserve"> 07143/031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176872" w:rsidRPr="00176872">
          <w:rPr>
            <w:rStyle w:val="aa"/>
          </w:rPr>
          <w:t xml:space="preserve"> Заведующий детским амбулаторно-поликлиническим отделением - врач-фтизиатр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176872" w:rsidRPr="00176872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176872" w:rsidRPr="00176872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37D9" w:rsidRPr="004F614B" w:rsidTr="005C43EF">
        <w:trPr>
          <w:jc w:val="center"/>
        </w:trPr>
        <w:tc>
          <w:tcPr>
            <w:tcW w:w="4678" w:type="dxa"/>
            <w:vAlign w:val="center"/>
          </w:tcPr>
          <w:p w:rsidR="004437D9" w:rsidRPr="004F614B" w:rsidRDefault="004437D9" w:rsidP="004437D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37D9" w:rsidRPr="004F614B" w:rsidRDefault="004437D9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37D9" w:rsidRPr="004F614B" w:rsidRDefault="004437D9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37D9" w:rsidRPr="004F614B" w:rsidRDefault="004437D9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37D9" w:rsidRPr="004F614B" w:rsidRDefault="004437D9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37D9" w:rsidRPr="004437D9" w:rsidRDefault="00C545C6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37D9" w:rsidRPr="004437D9">
        <w:t>- Паспорт секундомера механического СОСпр-2б-2-000;</w:t>
      </w:r>
    </w:p>
    <w:p w:rsidR="00576095" w:rsidRPr="005C43EF" w:rsidRDefault="004437D9" w:rsidP="00AD14A4">
      <w:r w:rsidRPr="004437D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C545C6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C545C6" w:rsidP="005859B9">
      <w:fldSimple w:instr=" DOCVARIABLE operac \* MERGEFORMAT ">
        <w:r w:rsidR="00176872" w:rsidRPr="00176872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37D9" w:rsidRPr="004437D9">
          <w:rPr>
            <w:bCs/>
          </w:rPr>
          <w:t>-</w:t>
        </w:r>
        <w:r w:rsidR="004437D9" w:rsidRPr="004437D9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37D9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37D9" w:rsidTr="004437D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37D9" w:rsidRDefault="004437D9" w:rsidP="00AA46ED">
            <w:pPr>
              <w:pStyle w:val="a8"/>
            </w:pPr>
            <w:r w:rsidRPr="004437D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37D9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37D9" w:rsidRDefault="004437D9" w:rsidP="00AA46ED">
            <w:pPr>
              <w:pStyle w:val="a8"/>
            </w:pPr>
            <w:r w:rsidRPr="004437D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37D9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37D9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37D9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37D9" w:rsidRDefault="004437D9" w:rsidP="00AA46ED">
            <w:pPr>
              <w:pStyle w:val="a8"/>
            </w:pPr>
            <w:r w:rsidRPr="004437D9">
              <w:t>Митяева Ольга Александровна</w:t>
            </w:r>
          </w:p>
        </w:tc>
      </w:tr>
      <w:tr w:rsidR="00AA46ED" w:rsidRPr="004437D9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37D9" w:rsidRDefault="004437D9" w:rsidP="00AA46ED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37D9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37D9" w:rsidRDefault="004437D9" w:rsidP="00AA46ED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37D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37D9" w:rsidRDefault="004437D9" w:rsidP="00AA46ED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37D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37D9" w:rsidRDefault="004437D9" w:rsidP="00AA46ED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37D9" w:rsidTr="004437D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37D9" w:rsidRDefault="004437D9" w:rsidP="005C43EF">
            <w:pPr>
              <w:pStyle w:val="a8"/>
            </w:pPr>
            <w:r w:rsidRPr="004437D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37D9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37D9" w:rsidRDefault="004437D9" w:rsidP="005C43EF">
            <w:pPr>
              <w:pStyle w:val="a8"/>
            </w:pPr>
            <w:r w:rsidRPr="004437D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37D9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37D9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37D9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37D9" w:rsidRDefault="004437D9" w:rsidP="005C43EF">
            <w:pPr>
              <w:pStyle w:val="a8"/>
            </w:pPr>
            <w:r w:rsidRPr="004437D9">
              <w:t>Лукичев Дмитрий Олегович</w:t>
            </w:r>
          </w:p>
        </w:tc>
      </w:tr>
      <w:tr w:rsidR="005C43EF" w:rsidRPr="004437D9" w:rsidTr="004437D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37D9" w:rsidRDefault="004437D9" w:rsidP="005C43EF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37D9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37D9" w:rsidRDefault="004437D9" w:rsidP="005C43EF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37D9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37D9" w:rsidRDefault="004437D9" w:rsidP="005C43EF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37D9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37D9" w:rsidRDefault="004437D9" w:rsidP="005C43EF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7D9" w:rsidRDefault="004437D9" w:rsidP="0076042D">
      <w:pPr>
        <w:pStyle w:val="a9"/>
      </w:pPr>
      <w:r>
        <w:separator/>
      </w:r>
    </w:p>
  </w:endnote>
  <w:endnote w:type="continuationSeparator" w:id="0">
    <w:p w:rsidR="004437D9" w:rsidRDefault="004437D9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17687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07143/031-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C545C6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C545C6" w:rsidRPr="009E2A4C">
            <w:rPr>
              <w:rStyle w:val="ad"/>
              <w:sz w:val="20"/>
              <w:szCs w:val="20"/>
            </w:rPr>
            <w:fldChar w:fldCharType="separate"/>
          </w:r>
          <w:r w:rsidR="00176872">
            <w:rPr>
              <w:rStyle w:val="ad"/>
              <w:noProof/>
              <w:sz w:val="20"/>
              <w:szCs w:val="20"/>
            </w:rPr>
            <w:t>1</w:t>
          </w:r>
          <w:r w:rsidR="00C545C6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76872" w:rsidRPr="00176872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7D9" w:rsidRDefault="004437D9" w:rsidP="0076042D">
      <w:pPr>
        <w:pStyle w:val="a9"/>
      </w:pPr>
      <w:r>
        <w:separator/>
      </w:r>
    </w:p>
  </w:footnote>
  <w:footnote w:type="continuationSeparator" w:id="0">
    <w:p w:rsidR="004437D9" w:rsidRDefault="004437D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"/>
    <w:docVar w:name="class" w:val="1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1- Н "/>
    <w:docVar w:name="num_form" w:val="2"/>
    <w:docVar w:name="oborud" w:val=" ПЭВМ "/>
    <w:docVar w:name="operac" w:val=" Проведение медицинских осмотров и диагностики заболеваний, выбор методов лечения, проведение лечения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C88C619E709406A9A3230554ACC0F36"/>
    <w:docVar w:name="rm_id" w:val="216"/>
    <w:docVar w:name="rm_name" w:val=" Заведующий детским амбулаторно-поликлиническим отделением - врач-фтизиатр "/>
    <w:docVar w:name="rm_number" w:val=" 07143/031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C545C6"/>
    <w:rsid w:val="00025683"/>
    <w:rsid w:val="00046815"/>
    <w:rsid w:val="0005566C"/>
    <w:rsid w:val="000D1F5B"/>
    <w:rsid w:val="00110025"/>
    <w:rsid w:val="001429B1"/>
    <w:rsid w:val="001607C8"/>
    <w:rsid w:val="00176872"/>
    <w:rsid w:val="001F4D8D"/>
    <w:rsid w:val="00234932"/>
    <w:rsid w:val="002E55C6"/>
    <w:rsid w:val="00305B2F"/>
    <w:rsid w:val="00367816"/>
    <w:rsid w:val="003876C3"/>
    <w:rsid w:val="003C24DB"/>
    <w:rsid w:val="0040104A"/>
    <w:rsid w:val="00402CAC"/>
    <w:rsid w:val="00426B3D"/>
    <w:rsid w:val="004437D9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545C6"/>
    <w:rsid w:val="00CE3307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3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2016-10-17T12:18:00Z</dcterms:created>
  <dcterms:modified xsi:type="dcterms:W3CDTF">2016-10-18T09:21:00Z</dcterms:modified>
</cp:coreProperties>
</file>